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55A17" w:rsidRPr="004C33AF" w:rsidRDefault="00255A17" w:rsidP="00255A17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4C33AF">
        <w:rPr>
          <w:rFonts w:ascii="Times New Roman" w:hAnsi="Times New Roman" w:cs="Times New Roman"/>
          <w:sz w:val="24"/>
          <w:szCs w:val="24"/>
          <w:u w:val="single"/>
        </w:rPr>
        <w:t>John MASSANGER</w:t>
      </w:r>
      <w:r w:rsidRPr="004C33AF">
        <w:rPr>
          <w:rFonts w:ascii="Times New Roman" w:hAnsi="Times New Roman" w:cs="Times New Roman"/>
          <w:sz w:val="24"/>
          <w:szCs w:val="24"/>
        </w:rPr>
        <w:t xml:space="preserve">     (fl.1464)</w:t>
      </w:r>
    </w:p>
    <w:p w:rsidR="00255A17" w:rsidRPr="004C33AF" w:rsidRDefault="00255A17" w:rsidP="00255A17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4C33AF">
        <w:rPr>
          <w:rFonts w:ascii="Times New Roman" w:hAnsi="Times New Roman" w:cs="Times New Roman"/>
          <w:sz w:val="24"/>
          <w:szCs w:val="24"/>
        </w:rPr>
        <w:t>of Bapchild, Kent.</w:t>
      </w:r>
    </w:p>
    <w:p w:rsidR="00255A17" w:rsidRPr="004C33AF" w:rsidRDefault="00255A17" w:rsidP="00255A1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55A17" w:rsidRPr="004C33AF" w:rsidRDefault="00255A17" w:rsidP="00255A1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55A17" w:rsidRPr="004C33AF" w:rsidRDefault="00255A17" w:rsidP="00255A17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4C33AF">
        <w:rPr>
          <w:rFonts w:ascii="Times New Roman" w:hAnsi="Times New Roman" w:cs="Times New Roman"/>
          <w:sz w:val="24"/>
          <w:szCs w:val="24"/>
        </w:rPr>
        <w:tab/>
        <w:t>1464</w:t>
      </w:r>
      <w:r w:rsidRPr="004C33AF">
        <w:rPr>
          <w:rFonts w:ascii="Times New Roman" w:hAnsi="Times New Roman" w:cs="Times New Roman"/>
          <w:sz w:val="24"/>
          <w:szCs w:val="24"/>
        </w:rPr>
        <w:tab/>
        <w:t>He made his Will.   (Plomer p.329)</w:t>
      </w:r>
    </w:p>
    <w:p w:rsidR="00255A17" w:rsidRPr="004C33AF" w:rsidRDefault="00255A17" w:rsidP="00255A1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55A17" w:rsidRPr="004C33AF" w:rsidRDefault="00255A17" w:rsidP="00255A1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55A17" w:rsidRPr="004C33AF" w:rsidRDefault="00255A17" w:rsidP="00255A17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4C33AF">
        <w:rPr>
          <w:rFonts w:ascii="Times New Roman" w:hAnsi="Times New Roman" w:cs="Times New Roman"/>
          <w:sz w:val="24"/>
          <w:szCs w:val="24"/>
        </w:rPr>
        <w:t>5 December 2015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55A17" w:rsidRDefault="00255A17" w:rsidP="00564E3C">
      <w:pPr>
        <w:spacing w:after="0" w:line="240" w:lineRule="auto"/>
      </w:pPr>
      <w:r>
        <w:separator/>
      </w:r>
    </w:p>
  </w:endnote>
  <w:endnote w:type="continuationSeparator" w:id="0">
    <w:p w:rsidR="00255A17" w:rsidRDefault="00255A17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255A17">
      <w:rPr>
        <w:rFonts w:ascii="Times New Roman" w:hAnsi="Times New Roman" w:cs="Times New Roman"/>
        <w:noProof/>
        <w:sz w:val="24"/>
        <w:szCs w:val="24"/>
      </w:rPr>
      <w:t>9 January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55A17" w:rsidRDefault="00255A17" w:rsidP="00564E3C">
      <w:pPr>
        <w:spacing w:after="0" w:line="240" w:lineRule="auto"/>
      </w:pPr>
      <w:r>
        <w:separator/>
      </w:r>
    </w:p>
  </w:footnote>
  <w:footnote w:type="continuationSeparator" w:id="0">
    <w:p w:rsidR="00255A17" w:rsidRDefault="00255A17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5A17"/>
    <w:rsid w:val="00255A17"/>
    <w:rsid w:val="00372DC6"/>
    <w:rsid w:val="00564E3C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D3A4A90-B8E2-4881-932F-A4BDD597C9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16</Words>
  <Characters>94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2016-01-09T20:59:00Z</dcterms:created>
  <dcterms:modified xsi:type="dcterms:W3CDTF">2016-01-09T21:00:00Z</dcterms:modified>
</cp:coreProperties>
</file>